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BE6DEA" w:rsidRDefault="00D615D8">
      <w:pPr>
        <w:rPr>
          <w:rFonts w:ascii="Schiphol Frutiger" w:hAnsi="Schiphol Frutiger"/>
          <w:color w:val="44546A" w:themeColor="text2"/>
          <w:sz w:val="32"/>
          <w:szCs w:val="32"/>
        </w:rPr>
      </w:pPr>
      <w:r w:rsidRPr="00BE6DEA">
        <w:rPr>
          <w:rFonts w:ascii="Schiphol Frutiger" w:hAnsi="Schiphol Frutiger" w:cs="Calibri"/>
          <w:b/>
          <w:color w:val="44546A" w:themeColor="text2"/>
          <w:sz w:val="32"/>
          <w:szCs w:val="32"/>
        </w:rPr>
        <w:t>Standaardformulier</w:t>
      </w:r>
      <w:r w:rsidR="00CC0C02" w:rsidRPr="00BE6DEA"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 F - </w:t>
      </w:r>
      <w:r w:rsidR="00526843" w:rsidRPr="00BE6DEA">
        <w:rPr>
          <w:rFonts w:ascii="Schiphol Frutiger" w:hAnsi="Schiphol Frutiger" w:cs="Calibri"/>
          <w:b/>
          <w:color w:val="44546A" w:themeColor="text2"/>
          <w:sz w:val="32"/>
          <w:szCs w:val="32"/>
        </w:rPr>
        <w:t>Selectie</w:t>
      </w:r>
      <w:r w:rsidRPr="00BE6DEA">
        <w:rPr>
          <w:rFonts w:ascii="Schiphol Frutiger" w:hAnsi="Schiphol Frutiger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187FBE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B24CC0">
              <w:rPr>
                <w:rFonts w:ascii="Calibri" w:hAnsi="Calibri" w:cs="Calibri"/>
                <w:sz w:val="24"/>
                <w:szCs w:val="24"/>
              </w:rPr>
              <w:t>4</w:t>
            </w:r>
            <w:r w:rsidR="00BE6DE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615D8">
              <w:rPr>
                <w:rFonts w:ascii="Calibri" w:hAnsi="Calibri" w:cs="Calibri"/>
                <w:sz w:val="24"/>
                <w:szCs w:val="24"/>
              </w:rPr>
              <w:t>- Selectiecriterium</w:t>
            </w:r>
          </w:p>
          <w:p w:rsidR="00C40378" w:rsidRPr="00C40378" w:rsidRDefault="0017045E" w:rsidP="0017045E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>Predictief</w:t>
            </w:r>
            <w:proofErr w:type="spellEnd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7C96" w:rsidP="00B24CC0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B24CC0">
              <w:rPr>
                <w:rFonts w:ascii="Calibri" w:hAnsi="Calibri" w:cs="Calibri"/>
                <w:b/>
                <w:sz w:val="44"/>
                <w:szCs w:val="44"/>
              </w:rPr>
              <w:t>4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772E38">
              <w:rPr>
                <w:rFonts w:ascii="Calibri" w:hAnsi="Calibri" w:cs="Calibri"/>
                <w:b/>
                <w:sz w:val="44"/>
                <w:szCs w:val="44"/>
              </w:rPr>
              <w:t>S4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D615D8" w:rsidP="00F6021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>Het referentieproject heeft betrekking op het</w:t>
            </w:r>
          </w:p>
          <w:p w:rsidR="00D615D8" w:rsidRPr="00F60218" w:rsidRDefault="00D615D8" w:rsidP="00D615D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 xml:space="preserve">uitvoeren van </w:t>
            </w: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Predictief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 Onderhoud op basis van ICT</w:t>
            </w:r>
          </w:p>
          <w:p w:rsidR="00D615D8" w:rsidRPr="00F60218" w:rsidRDefault="00D615D8" w:rsidP="00F6021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tooling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/systemen. 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526843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is aantoonbaar uitgevoerd in een toepassingsgebied vergelijkbaar met de Opdracht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heeft tot een 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antoonbaar resultaat geleid, op </w:t>
            </w:r>
            <w:r w:rsidRPr="00CC0C02">
              <w:rPr>
                <w:rFonts w:ascii="Calibri" w:hAnsi="Calibri" w:cs="Calibri"/>
                <w:sz w:val="18"/>
                <w:szCs w:val="18"/>
              </w:rPr>
              <w:t>de volgende onderdelen: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Betere prestaties van de asset: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 xml:space="preserve">Financieel voordeel: 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Hogere beschikbaarheid en/of betrouwbaarheid van de asset: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40378">
        <w:trPr>
          <w:trHeight w:val="567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 xml:space="preserve">III. Beschrijving in relatie tot de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technische bekwaamheid</w:t>
            </w:r>
            <w:r w:rsidRPr="00D25958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Predictief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onderhoud</w:t>
            </w:r>
          </w:p>
        </w:tc>
      </w:tr>
      <w:tr w:rsidR="00CC0C02" w:rsidRPr="00D25958" w:rsidTr="00C40378">
        <w:trPr>
          <w:trHeight w:val="1153"/>
        </w:trPr>
        <w:tc>
          <w:tcPr>
            <w:tcW w:w="9062" w:type="dxa"/>
            <w:gridSpan w:val="3"/>
          </w:tcPr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In de beschrijving van de referentie zijn de volgende elementen eenduidig en in relatie tot het selectiecriterium toegelicht:</w:t>
            </w:r>
          </w:p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-Het toepassingsgebied </w:t>
            </w:r>
            <w:r w:rsidRPr="00CC0C02">
              <w:rPr>
                <w:rFonts w:ascii="Calibri" w:hAnsi="Calibri" w:cs="Calibri"/>
                <w:i/>
                <w:color w:val="000000"/>
                <w:sz w:val="18"/>
                <w:szCs w:val="18"/>
                <w:lang w:eastAsia="en-US"/>
              </w:rPr>
              <w:t xml:space="preserve">(Branche/sector, technische discipline) </w:t>
            </w: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van het uitgevoerde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uitleg van de wijze van meten en data verzamelen;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omschrijving en toepassing van de gekozen analysemethodiek;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-De Interpretatiecriteria in relatie tot de geformuleerde doelstellingen waarvoor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 gekozen is;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lastRenderedPageBreak/>
              <w:t xml:space="preserve">-Indien van toepassing: De behaalde resultaten die toe te wijzen zijn aan het toepassen van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predictieve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onderhoudstaken en die tot een verbetering hebben geleid.</w:t>
            </w:r>
          </w:p>
          <w:p w:rsidR="00CC0C02" w:rsidRPr="00F60218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22"/>
                <w:szCs w:val="22"/>
                <w:lang w:eastAsia="en-US"/>
              </w:rPr>
            </w:pPr>
          </w:p>
        </w:tc>
      </w:tr>
      <w:tr w:rsidR="00CC0C02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C0C02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lastRenderedPageBreak/>
              <w:t>Voeg toe: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B51750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879DF"/>
    <w:multiLevelType w:val="hybridMultilevel"/>
    <w:tmpl w:val="6C14BDC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D57A4"/>
    <w:rsid w:val="00167056"/>
    <w:rsid w:val="0017045E"/>
    <w:rsid w:val="00187FBE"/>
    <w:rsid w:val="00210FB0"/>
    <w:rsid w:val="00235309"/>
    <w:rsid w:val="00253864"/>
    <w:rsid w:val="00273F0B"/>
    <w:rsid w:val="00286703"/>
    <w:rsid w:val="0029013F"/>
    <w:rsid w:val="0030396C"/>
    <w:rsid w:val="003B1518"/>
    <w:rsid w:val="00526843"/>
    <w:rsid w:val="0054341E"/>
    <w:rsid w:val="005D6F5E"/>
    <w:rsid w:val="00627C96"/>
    <w:rsid w:val="00645A41"/>
    <w:rsid w:val="00656C85"/>
    <w:rsid w:val="00723556"/>
    <w:rsid w:val="00772E38"/>
    <w:rsid w:val="007A0B11"/>
    <w:rsid w:val="00821E35"/>
    <w:rsid w:val="008313F3"/>
    <w:rsid w:val="00841613"/>
    <w:rsid w:val="009F6AA2"/>
    <w:rsid w:val="00A4185C"/>
    <w:rsid w:val="00AE4D4F"/>
    <w:rsid w:val="00B24CC0"/>
    <w:rsid w:val="00B51750"/>
    <w:rsid w:val="00B82610"/>
    <w:rsid w:val="00BE6DEA"/>
    <w:rsid w:val="00C40378"/>
    <w:rsid w:val="00C5177A"/>
    <w:rsid w:val="00C642DD"/>
    <w:rsid w:val="00C776FE"/>
    <w:rsid w:val="00CC0C02"/>
    <w:rsid w:val="00D37B6C"/>
    <w:rsid w:val="00D615D8"/>
    <w:rsid w:val="00DF71EA"/>
    <w:rsid w:val="00E22BFE"/>
    <w:rsid w:val="00EF0B12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  <w:style w:type="paragraph" w:styleId="Plattetekst3">
    <w:name w:val="Body Text 3"/>
    <w:basedOn w:val="Standaard"/>
    <w:link w:val="Plattetekst3Char"/>
    <w:uiPriority w:val="99"/>
    <w:unhideWhenUsed/>
    <w:rsid w:val="00CC0C02"/>
    <w:pPr>
      <w:spacing w:after="120" w:line="288" w:lineRule="auto"/>
    </w:pPr>
    <w:rPr>
      <w:rFonts w:ascii="Schiphol Frutiger" w:hAnsi="Schiphol Frutiger"/>
      <w:sz w:val="16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CC0C02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40BF1-3FCB-40BC-A879-CD464403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2</Pages>
  <Words>413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2016-03-18T11:48:00Z</cp:lastPrinted>
  <dcterms:created xsi:type="dcterms:W3CDTF">2017-10-25T13:49:00Z</dcterms:created>
  <dcterms:modified xsi:type="dcterms:W3CDTF">2017-10-25T18:41:00Z</dcterms:modified>
</cp:coreProperties>
</file>